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F93C97" w14:textId="77777777" w:rsidR="00AE623E" w:rsidRDefault="00AE623E" w:rsidP="00AE62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Emma CRAUCESTER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</w:t>
      </w:r>
    </w:p>
    <w:p w14:paraId="1A965130" w14:textId="77777777" w:rsidR="00AE623E" w:rsidRDefault="00AE623E" w:rsidP="00AE62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B55A3C" w14:textId="77777777" w:rsidR="00AE623E" w:rsidRDefault="00AE623E" w:rsidP="00AE62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536153" w14:textId="77777777" w:rsidR="00AE623E" w:rsidRDefault="00AE623E" w:rsidP="00AE62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May1400</w:t>
      </w:r>
      <w:r>
        <w:rPr>
          <w:rFonts w:ascii="Times New Roman" w:hAnsi="Times New Roman" w:cs="Times New Roman"/>
          <w:sz w:val="24"/>
          <w:szCs w:val="24"/>
        </w:rPr>
        <w:tab/>
        <w:t>She had died by this date.   (C.F.R. 1399-1405 p.79)</w:t>
      </w:r>
    </w:p>
    <w:p w14:paraId="2CC98977" w14:textId="77777777" w:rsidR="00AE623E" w:rsidRDefault="00AE623E" w:rsidP="00AE62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AB6BAD" w14:textId="77777777" w:rsidR="00AE623E" w:rsidRDefault="00AE623E" w:rsidP="00AE62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4EB6B2" w14:textId="77777777" w:rsidR="00AE623E" w:rsidRDefault="00AE623E" w:rsidP="00AE62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April 2021</w:t>
      </w:r>
    </w:p>
    <w:p w14:paraId="1D52C35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39E39D" w14:textId="77777777" w:rsidR="00AE623E" w:rsidRDefault="00AE623E" w:rsidP="009139A6">
      <w:r>
        <w:separator/>
      </w:r>
    </w:p>
  </w:endnote>
  <w:endnote w:type="continuationSeparator" w:id="0">
    <w:p w14:paraId="08BE08EA" w14:textId="77777777" w:rsidR="00AE623E" w:rsidRDefault="00AE62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016B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A84C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3C2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1D24D9" w14:textId="77777777" w:rsidR="00AE623E" w:rsidRDefault="00AE623E" w:rsidP="009139A6">
      <w:r>
        <w:separator/>
      </w:r>
    </w:p>
  </w:footnote>
  <w:footnote w:type="continuationSeparator" w:id="0">
    <w:p w14:paraId="48AA7720" w14:textId="77777777" w:rsidR="00AE623E" w:rsidRDefault="00AE62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4E1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95BB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F5EA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23E"/>
    <w:rsid w:val="000666E0"/>
    <w:rsid w:val="002510B7"/>
    <w:rsid w:val="005C130B"/>
    <w:rsid w:val="00826F5C"/>
    <w:rsid w:val="009139A6"/>
    <w:rsid w:val="009448BB"/>
    <w:rsid w:val="00A3176C"/>
    <w:rsid w:val="00AE623E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2FBE3"/>
  <w15:chartTrackingRefBased/>
  <w15:docId w15:val="{85B51D1D-458A-416D-98B3-5DB307B83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2021-04-16T20:52:00Z</dcterms:created>
  <dcterms:modified xsi:type="dcterms:W3CDTF">2021-04-16T20:52:00Z</dcterms:modified>
</cp:coreProperties>
</file>